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86E" w:rsidRDefault="00EA0567" w:rsidP="00EA0567">
      <w:pPr>
        <w:pStyle w:val="Title"/>
        <w:jc w:val="center"/>
      </w:pPr>
      <w:r>
        <w:t>Web 2.0 Teacher Scavenger Hunt</w:t>
      </w:r>
    </w:p>
    <w:p w:rsidR="007C7D20" w:rsidRPr="0028225E" w:rsidRDefault="00DF1B3E" w:rsidP="007C7D20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6" w:history="1">
        <w:proofErr w:type="spellStart"/>
        <w:r w:rsidR="00EA0567" w:rsidRPr="00C1142B">
          <w:rPr>
            <w:rStyle w:val="Hyperlink"/>
            <w:rFonts w:asciiTheme="majorHAnsi" w:hAnsiTheme="majorHAnsi"/>
            <w:sz w:val="24"/>
            <w:szCs w:val="24"/>
          </w:rPr>
          <w:t>Voki</w:t>
        </w:r>
        <w:proofErr w:type="spellEnd"/>
      </w:hyperlink>
    </w:p>
    <w:p w:rsidR="0028225E" w:rsidRDefault="0028225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Click “create your own </w:t>
      </w:r>
      <w:proofErr w:type="spellStart"/>
      <w:r>
        <w:rPr>
          <w:rFonts w:asciiTheme="majorHAnsi" w:hAnsiTheme="majorHAnsi"/>
          <w:sz w:val="24"/>
          <w:szCs w:val="24"/>
        </w:rPr>
        <w:t>Voki</w:t>
      </w:r>
      <w:proofErr w:type="spellEnd"/>
      <w:r w:rsidR="004649E7">
        <w:rPr>
          <w:rFonts w:asciiTheme="majorHAnsi" w:hAnsiTheme="majorHAnsi"/>
          <w:sz w:val="24"/>
          <w:szCs w:val="24"/>
        </w:rPr>
        <w:t>”</w:t>
      </w:r>
    </w:p>
    <w:p w:rsidR="0028225E" w:rsidRDefault="0028225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Make selections in appearance and voice</w:t>
      </w:r>
    </w:p>
    <w:p w:rsidR="0028225E" w:rsidRPr="007C7D20" w:rsidRDefault="0028225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Click publish</w:t>
      </w:r>
    </w:p>
    <w:p w:rsidR="00EA0567" w:rsidRPr="00C1142B" w:rsidRDefault="00C1142B" w:rsidP="00EA0567">
      <w:pPr>
        <w:pStyle w:val="ListParagraph"/>
        <w:numPr>
          <w:ilvl w:val="0"/>
          <w:numId w:val="1"/>
        </w:numPr>
        <w:rPr>
          <w:rStyle w:val="Hyperlink"/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fldChar w:fldCharType="begin"/>
      </w:r>
      <w:r>
        <w:rPr>
          <w:rFonts w:asciiTheme="majorHAnsi" w:hAnsiTheme="majorHAnsi"/>
          <w:sz w:val="24"/>
          <w:szCs w:val="24"/>
        </w:rPr>
        <w:instrText xml:space="preserve"> HYPERLINK "http://www.wordle.net/" </w:instrText>
      </w:r>
      <w:r>
        <w:rPr>
          <w:rFonts w:asciiTheme="majorHAnsi" w:hAnsiTheme="majorHAnsi"/>
          <w:sz w:val="24"/>
          <w:szCs w:val="24"/>
        </w:rPr>
        <w:fldChar w:fldCharType="separate"/>
      </w:r>
      <w:proofErr w:type="spellStart"/>
      <w:r w:rsidR="00EA0567" w:rsidRPr="00C1142B">
        <w:rPr>
          <w:rStyle w:val="Hyperlink"/>
          <w:rFonts w:asciiTheme="majorHAnsi" w:hAnsiTheme="majorHAnsi"/>
          <w:sz w:val="24"/>
          <w:szCs w:val="24"/>
        </w:rPr>
        <w:t>Wordle</w:t>
      </w:r>
      <w:proofErr w:type="spellEnd"/>
    </w:p>
    <w:p w:rsidR="007C7D20" w:rsidRDefault="00C1142B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fldChar w:fldCharType="end"/>
      </w:r>
      <w:r>
        <w:rPr>
          <w:rFonts w:asciiTheme="majorHAnsi" w:hAnsiTheme="majorHAnsi"/>
          <w:sz w:val="24"/>
          <w:szCs w:val="24"/>
        </w:rPr>
        <w:t>Click Create Your Own</w:t>
      </w:r>
    </w:p>
    <w:p w:rsidR="00C1142B" w:rsidRDefault="00C1142B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Paste text or enter a URL or Delicious user into the appropriate box</w:t>
      </w:r>
    </w:p>
    <w:p w:rsidR="00C1142B" w:rsidRDefault="00C1142B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Click “go” or “submit”</w:t>
      </w:r>
    </w:p>
    <w:p w:rsidR="00EA0567" w:rsidRDefault="00DF1B3E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7" w:history="1">
        <w:proofErr w:type="spellStart"/>
        <w:r w:rsidR="00EA0567" w:rsidRPr="004649E7">
          <w:rPr>
            <w:rStyle w:val="Hyperlink"/>
            <w:rFonts w:asciiTheme="majorHAnsi" w:hAnsiTheme="majorHAnsi"/>
            <w:sz w:val="24"/>
            <w:szCs w:val="24"/>
          </w:rPr>
          <w:t>Glogster</w:t>
        </w:r>
        <w:proofErr w:type="spellEnd"/>
      </w:hyperlink>
    </w:p>
    <w:p w:rsidR="007C7D20" w:rsidRDefault="00C1142B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Click </w:t>
      </w:r>
      <w:r w:rsidR="004649E7">
        <w:rPr>
          <w:rFonts w:asciiTheme="majorHAnsi" w:hAnsiTheme="majorHAnsi"/>
          <w:sz w:val="24"/>
          <w:szCs w:val="24"/>
        </w:rPr>
        <w:t>“</w:t>
      </w:r>
      <w:r>
        <w:rPr>
          <w:rFonts w:asciiTheme="majorHAnsi" w:hAnsiTheme="majorHAnsi"/>
          <w:sz w:val="24"/>
          <w:szCs w:val="24"/>
        </w:rPr>
        <w:t>cre</w:t>
      </w:r>
      <w:r w:rsidR="004649E7">
        <w:rPr>
          <w:rFonts w:asciiTheme="majorHAnsi" w:hAnsiTheme="majorHAnsi"/>
          <w:sz w:val="24"/>
          <w:szCs w:val="24"/>
        </w:rPr>
        <w:t xml:space="preserve">ate </w:t>
      </w:r>
      <w:proofErr w:type="spellStart"/>
      <w:r w:rsidR="004649E7">
        <w:rPr>
          <w:rFonts w:asciiTheme="majorHAnsi" w:hAnsiTheme="majorHAnsi"/>
          <w:sz w:val="24"/>
          <w:szCs w:val="24"/>
        </w:rPr>
        <w:t>Glog</w:t>
      </w:r>
      <w:proofErr w:type="spellEnd"/>
      <w:r w:rsidR="004649E7">
        <w:rPr>
          <w:rFonts w:asciiTheme="majorHAnsi" w:hAnsiTheme="majorHAnsi"/>
          <w:sz w:val="24"/>
          <w:szCs w:val="24"/>
        </w:rPr>
        <w:t>”</w:t>
      </w:r>
    </w:p>
    <w:p w:rsidR="004649E7" w:rsidRDefault="004649E7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Using magnet tools (black rectangle) make changes to the screen to create your own poster.</w:t>
      </w:r>
    </w:p>
    <w:p w:rsidR="004649E7" w:rsidRDefault="004649E7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Click “save or publish” when done.</w:t>
      </w:r>
    </w:p>
    <w:p w:rsidR="00EA0567" w:rsidRDefault="00BF6782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Search Engines</w:t>
      </w:r>
    </w:p>
    <w:p w:rsidR="007C7D20" w:rsidRDefault="004649E7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Go to </w:t>
      </w:r>
      <w:hyperlink r:id="rId8" w:history="1">
        <w:r w:rsidRPr="004649E7">
          <w:rPr>
            <w:rStyle w:val="Hyperlink"/>
            <w:rFonts w:asciiTheme="majorHAnsi" w:hAnsiTheme="majorHAnsi"/>
            <w:sz w:val="24"/>
            <w:szCs w:val="24"/>
          </w:rPr>
          <w:t>www.search-cube.com</w:t>
        </w:r>
      </w:hyperlink>
      <w:r>
        <w:rPr>
          <w:rFonts w:asciiTheme="majorHAnsi" w:hAnsiTheme="majorHAnsi"/>
          <w:sz w:val="24"/>
          <w:szCs w:val="24"/>
        </w:rPr>
        <w:t>.  Try searching a</w:t>
      </w:r>
      <w:r w:rsidR="00EE3A95">
        <w:rPr>
          <w:rFonts w:asciiTheme="majorHAnsi" w:hAnsiTheme="majorHAnsi"/>
          <w:sz w:val="24"/>
          <w:szCs w:val="24"/>
        </w:rPr>
        <w:t>n education</w:t>
      </w:r>
      <w:r>
        <w:rPr>
          <w:rFonts w:asciiTheme="majorHAnsi" w:hAnsiTheme="majorHAnsi"/>
          <w:sz w:val="24"/>
          <w:szCs w:val="24"/>
        </w:rPr>
        <w:t xml:space="preserve"> topic of your choice. (use arrows to manipulate the cube)</w:t>
      </w:r>
    </w:p>
    <w:p w:rsidR="004649E7" w:rsidRDefault="004649E7" w:rsidP="004649E7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Go to </w:t>
      </w:r>
      <w:hyperlink r:id="rId9" w:history="1">
        <w:r w:rsidRPr="00397AC7">
          <w:rPr>
            <w:rStyle w:val="Hyperlink"/>
            <w:rFonts w:asciiTheme="majorHAnsi" w:hAnsiTheme="majorHAnsi"/>
            <w:sz w:val="24"/>
            <w:szCs w:val="24"/>
          </w:rPr>
          <w:t>http://redz.com/home</w:t>
        </w:r>
      </w:hyperlink>
      <w:r>
        <w:rPr>
          <w:rFonts w:asciiTheme="majorHAnsi" w:hAnsiTheme="majorHAnsi"/>
          <w:sz w:val="24"/>
          <w:szCs w:val="24"/>
        </w:rPr>
        <w:t xml:space="preserve">  Sea</w:t>
      </w:r>
      <w:r w:rsidR="00EE3A95">
        <w:rPr>
          <w:rFonts w:asciiTheme="majorHAnsi" w:hAnsiTheme="majorHAnsi"/>
          <w:sz w:val="24"/>
          <w:szCs w:val="24"/>
        </w:rPr>
        <w:t>r</w:t>
      </w:r>
      <w:r>
        <w:rPr>
          <w:rFonts w:asciiTheme="majorHAnsi" w:hAnsiTheme="majorHAnsi"/>
          <w:sz w:val="24"/>
          <w:szCs w:val="24"/>
        </w:rPr>
        <w:t>ch a</w:t>
      </w:r>
      <w:r w:rsidR="00EE3A95">
        <w:rPr>
          <w:rFonts w:asciiTheme="majorHAnsi" w:hAnsiTheme="majorHAnsi"/>
          <w:sz w:val="24"/>
          <w:szCs w:val="24"/>
        </w:rPr>
        <w:t>n education</w:t>
      </w:r>
      <w:r>
        <w:rPr>
          <w:rFonts w:asciiTheme="majorHAnsi" w:hAnsiTheme="majorHAnsi"/>
          <w:sz w:val="24"/>
          <w:szCs w:val="24"/>
        </w:rPr>
        <w:t xml:space="preserve"> topic of your choice</w:t>
      </w:r>
    </w:p>
    <w:p w:rsidR="004649E7" w:rsidRDefault="00EE3A95" w:rsidP="004649E7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Go to </w:t>
      </w:r>
      <w:hyperlink r:id="rId10" w:history="1">
        <w:r w:rsidR="004649E7" w:rsidRPr="00397AC7">
          <w:rPr>
            <w:rStyle w:val="Hyperlink"/>
            <w:rFonts w:asciiTheme="majorHAnsi" w:hAnsiTheme="majorHAnsi"/>
            <w:sz w:val="24"/>
            <w:szCs w:val="24"/>
          </w:rPr>
          <w:t>http://www.spacetime3d.com/</w:t>
        </w:r>
      </w:hyperlink>
      <w:r>
        <w:rPr>
          <w:rFonts w:asciiTheme="majorHAnsi" w:hAnsiTheme="majorHAnsi"/>
          <w:sz w:val="24"/>
          <w:szCs w:val="24"/>
        </w:rPr>
        <w:t xml:space="preserve"> Search an education </w:t>
      </w:r>
      <w:r w:rsidR="004649E7">
        <w:rPr>
          <w:rFonts w:asciiTheme="majorHAnsi" w:hAnsiTheme="majorHAnsi"/>
          <w:sz w:val="24"/>
          <w:szCs w:val="24"/>
        </w:rPr>
        <w:t>topic of your choice</w:t>
      </w:r>
    </w:p>
    <w:p w:rsidR="00EA0567" w:rsidRDefault="00DF1B3E" w:rsidP="00EE3A95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11" w:history="1">
        <w:r w:rsidR="00EE3A95" w:rsidRPr="00EE3A95">
          <w:rPr>
            <w:rStyle w:val="Hyperlink"/>
            <w:rFonts w:asciiTheme="majorHAnsi" w:hAnsiTheme="majorHAnsi"/>
            <w:sz w:val="24"/>
            <w:szCs w:val="24"/>
          </w:rPr>
          <w:t>Google</w:t>
        </w:r>
      </w:hyperlink>
      <w:r w:rsidR="00EE3A95">
        <w:rPr>
          <w:rFonts w:asciiTheme="majorHAnsi" w:hAnsiTheme="majorHAnsi"/>
          <w:sz w:val="24"/>
          <w:szCs w:val="24"/>
        </w:rPr>
        <w:t xml:space="preserve"> Search </w:t>
      </w:r>
      <w:r w:rsidR="007C7D20">
        <w:rPr>
          <w:rFonts w:asciiTheme="majorHAnsi" w:hAnsiTheme="majorHAnsi"/>
          <w:sz w:val="24"/>
          <w:szCs w:val="24"/>
        </w:rPr>
        <w:t>Options and Tricks</w:t>
      </w:r>
    </w:p>
    <w:p w:rsidR="007C7D20" w:rsidRDefault="00766F0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Click advanced search (lower right corner of search bar). </w:t>
      </w:r>
    </w:p>
    <w:p w:rsidR="00766F02" w:rsidRDefault="00766F0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Type in a subject you teach.</w:t>
      </w:r>
    </w:p>
    <w:p w:rsidR="00766F02" w:rsidRDefault="00766F0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Change the reading level to the age of your students.  </w:t>
      </w:r>
    </w:p>
    <w:p w:rsidR="00766F02" w:rsidRDefault="00766F0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Now, click the “more” tab at the top, then “even more” in the drop-down menu.  Try at least 5 different types of searches.</w:t>
      </w:r>
    </w:p>
    <w:p w:rsidR="00EA0567" w:rsidRDefault="00DF1B3E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12" w:history="1">
        <w:proofErr w:type="spellStart"/>
        <w:r w:rsidR="00EA0567" w:rsidRPr="00766F02">
          <w:rPr>
            <w:rStyle w:val="Hyperlink"/>
            <w:rFonts w:asciiTheme="majorHAnsi" w:hAnsiTheme="majorHAnsi"/>
            <w:sz w:val="24"/>
            <w:szCs w:val="24"/>
          </w:rPr>
          <w:t>Youblisher</w:t>
        </w:r>
        <w:proofErr w:type="spellEnd"/>
      </w:hyperlink>
    </w:p>
    <w:p w:rsidR="007C7D20" w:rsidRDefault="00766F0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Sign up for a free account.</w:t>
      </w:r>
    </w:p>
    <w:p w:rsidR="00766F02" w:rsidRDefault="00766F0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Click “add a new publication” at the top.</w:t>
      </w:r>
    </w:p>
    <w:p w:rsidR="00766F02" w:rsidRDefault="00766F0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Import a class .</w:t>
      </w:r>
      <w:proofErr w:type="spellStart"/>
      <w:r>
        <w:rPr>
          <w:rFonts w:asciiTheme="majorHAnsi" w:hAnsiTheme="majorHAnsi"/>
          <w:sz w:val="24"/>
          <w:szCs w:val="24"/>
        </w:rPr>
        <w:t>pdf</w:t>
      </w:r>
      <w:proofErr w:type="spellEnd"/>
      <w:r>
        <w:rPr>
          <w:rFonts w:asciiTheme="majorHAnsi" w:hAnsiTheme="majorHAnsi"/>
          <w:sz w:val="24"/>
          <w:szCs w:val="24"/>
        </w:rPr>
        <w:t xml:space="preserve"> file from your computer.</w:t>
      </w:r>
    </w:p>
    <w:p w:rsidR="00766F02" w:rsidRDefault="00766F0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Click upload, add descriptions, and submit</w:t>
      </w:r>
      <w:r w:rsidR="002860A5">
        <w:rPr>
          <w:rFonts w:asciiTheme="majorHAnsi" w:hAnsiTheme="majorHAnsi"/>
          <w:sz w:val="24"/>
          <w:szCs w:val="24"/>
        </w:rPr>
        <w:t>.</w:t>
      </w:r>
    </w:p>
    <w:p w:rsidR="00EA0567" w:rsidRDefault="00DF1B3E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13" w:history="1">
        <w:proofErr w:type="spellStart"/>
        <w:r w:rsidR="00EA0567" w:rsidRPr="002860A5">
          <w:rPr>
            <w:rStyle w:val="Hyperlink"/>
            <w:rFonts w:asciiTheme="majorHAnsi" w:hAnsiTheme="majorHAnsi"/>
            <w:sz w:val="24"/>
            <w:szCs w:val="24"/>
          </w:rPr>
          <w:t>Symbaloo</w:t>
        </w:r>
        <w:proofErr w:type="spellEnd"/>
      </w:hyperlink>
    </w:p>
    <w:p w:rsidR="007C7D20" w:rsidRDefault="002860A5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After signing up, search for content in the “search for tiles” box.</w:t>
      </w:r>
    </w:p>
    <w:p w:rsidR="002860A5" w:rsidRDefault="002860A5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Drag and drop desired boxes into the empty spaces below.</w:t>
      </w:r>
    </w:p>
    <w:p w:rsidR="002860A5" w:rsidRDefault="002860A5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Try creating a new </w:t>
      </w:r>
      <w:proofErr w:type="spellStart"/>
      <w:r>
        <w:rPr>
          <w:rFonts w:asciiTheme="majorHAnsi" w:hAnsiTheme="majorHAnsi"/>
          <w:sz w:val="24"/>
          <w:szCs w:val="24"/>
        </w:rPr>
        <w:t>webmix</w:t>
      </w:r>
      <w:proofErr w:type="spellEnd"/>
      <w:r>
        <w:rPr>
          <w:rFonts w:asciiTheme="majorHAnsi" w:hAnsiTheme="majorHAnsi"/>
          <w:sz w:val="24"/>
          <w:szCs w:val="24"/>
        </w:rPr>
        <w:t>. Give it a name upon prompting.</w:t>
      </w:r>
    </w:p>
    <w:p w:rsidR="002860A5" w:rsidRDefault="002860A5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Click in an empty box.  It will say “add a new tile”, then “click here to create your own”.  Type in URL to a favorite website you like.  Make choices on color, etc…. Then save.</w:t>
      </w:r>
    </w:p>
    <w:p w:rsidR="00EA0567" w:rsidRDefault="00DF1B3E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14" w:history="1">
        <w:r w:rsidR="00EA0567" w:rsidRPr="007B4954">
          <w:rPr>
            <w:rStyle w:val="Hyperlink"/>
            <w:rFonts w:asciiTheme="majorHAnsi" w:hAnsiTheme="majorHAnsi"/>
            <w:sz w:val="24"/>
            <w:szCs w:val="24"/>
          </w:rPr>
          <w:t>Linkable</w:t>
        </w:r>
      </w:hyperlink>
    </w:p>
    <w:p w:rsidR="007C7D20" w:rsidRDefault="007B4954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Sign up for a free account in the upper right-hand corner</w:t>
      </w:r>
    </w:p>
    <w:p w:rsidR="007B4954" w:rsidRDefault="007B4954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Edit tabs to name them as you wish</w:t>
      </w:r>
    </w:p>
    <w:p w:rsidR="007B4954" w:rsidRPr="007B4954" w:rsidRDefault="007B4954" w:rsidP="007B4954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Add three categories.  Add three links to each category.</w:t>
      </w:r>
    </w:p>
    <w:p w:rsidR="00EA0567" w:rsidRDefault="00DF1B3E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15" w:history="1">
        <w:proofErr w:type="spellStart"/>
        <w:r w:rsidR="00EA0567" w:rsidRPr="004F06F2">
          <w:rPr>
            <w:rStyle w:val="Hyperlink"/>
            <w:rFonts w:asciiTheme="majorHAnsi" w:hAnsiTheme="majorHAnsi"/>
            <w:sz w:val="24"/>
            <w:szCs w:val="24"/>
          </w:rPr>
          <w:t>TodaysMeet</w:t>
        </w:r>
        <w:proofErr w:type="spellEnd"/>
      </w:hyperlink>
    </w:p>
    <w:p w:rsidR="007C7D20" w:rsidRDefault="004F06F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Give your classroom a name</w:t>
      </w:r>
    </w:p>
    <w:p w:rsidR="004F06F2" w:rsidRDefault="004F06F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Decide how long you want it to be open. (one week is recommended)</w:t>
      </w:r>
    </w:p>
    <w:p w:rsidR="004F06F2" w:rsidRDefault="004F06F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Click “create your room”.  Have at least one other person join you in your conversation by sharing your URL with them.  </w:t>
      </w:r>
    </w:p>
    <w:p w:rsidR="004F06F2" w:rsidRDefault="004F06F2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Conduct a conversation over favorite Web 2.0 tools.</w:t>
      </w:r>
    </w:p>
    <w:p w:rsidR="00EA0567" w:rsidRDefault="00DF1B3E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16" w:history="1">
        <w:r w:rsidR="004649E7" w:rsidRPr="00DF1B3E">
          <w:rPr>
            <w:rStyle w:val="Hyperlink"/>
            <w:rFonts w:asciiTheme="majorHAnsi" w:hAnsiTheme="majorHAnsi"/>
            <w:sz w:val="24"/>
            <w:szCs w:val="24"/>
          </w:rPr>
          <w:t>Only2Clicks</w:t>
        </w:r>
      </w:hyperlink>
    </w:p>
    <w:p w:rsidR="007C7D20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Create a free account.</w:t>
      </w:r>
    </w:p>
    <w:p w:rsidR="00DF1B3E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Using the “add link” feature in upper left-hand corner, add various web page URL’s for favorite sites.  Each becomes a new thumb-nail for easy access. </w:t>
      </w:r>
    </w:p>
    <w:p w:rsidR="00DF1B3E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Make Only2Clicks your homepage by clicking on the link by the same name in the upper right-hand portion of the page.</w:t>
      </w:r>
    </w:p>
    <w:p w:rsidR="00EA0567" w:rsidRDefault="00DF1B3E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17" w:history="1">
        <w:proofErr w:type="spellStart"/>
        <w:r w:rsidR="00EA0567" w:rsidRPr="00DF1B3E">
          <w:rPr>
            <w:rStyle w:val="Hyperlink"/>
            <w:rFonts w:asciiTheme="majorHAnsi" w:hAnsiTheme="majorHAnsi"/>
            <w:sz w:val="24"/>
            <w:szCs w:val="24"/>
          </w:rPr>
          <w:t>Evernote</w:t>
        </w:r>
        <w:proofErr w:type="spellEnd"/>
      </w:hyperlink>
    </w:p>
    <w:p w:rsidR="007C7D20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Create a free account.</w:t>
      </w:r>
    </w:p>
    <w:p w:rsidR="00DF1B3E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Download </w:t>
      </w:r>
      <w:proofErr w:type="spellStart"/>
      <w:r>
        <w:rPr>
          <w:rFonts w:asciiTheme="majorHAnsi" w:hAnsiTheme="majorHAnsi"/>
          <w:sz w:val="24"/>
          <w:szCs w:val="24"/>
        </w:rPr>
        <w:t>Evernote</w:t>
      </w:r>
      <w:proofErr w:type="spellEnd"/>
      <w:r>
        <w:rPr>
          <w:rFonts w:asciiTheme="majorHAnsi" w:hAnsiTheme="majorHAnsi"/>
          <w:sz w:val="24"/>
          <w:szCs w:val="24"/>
        </w:rPr>
        <w:t xml:space="preserve"> to your desktop, phone, or </w:t>
      </w:r>
      <w:proofErr w:type="spellStart"/>
      <w:r>
        <w:rPr>
          <w:rFonts w:asciiTheme="majorHAnsi" w:hAnsiTheme="majorHAnsi"/>
          <w:sz w:val="24"/>
          <w:szCs w:val="24"/>
        </w:rPr>
        <w:t>iPad</w:t>
      </w:r>
      <w:proofErr w:type="spellEnd"/>
      <w:r>
        <w:rPr>
          <w:rFonts w:asciiTheme="majorHAnsi" w:hAnsiTheme="majorHAnsi"/>
          <w:sz w:val="24"/>
          <w:szCs w:val="24"/>
        </w:rPr>
        <w:t>, iPod.</w:t>
      </w:r>
    </w:p>
    <w:p w:rsidR="00DF1B3E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Start creating a new note.  </w:t>
      </w:r>
    </w:p>
    <w:p w:rsidR="00DF1B3E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Go to web and copy a picture to your </w:t>
      </w:r>
      <w:proofErr w:type="spellStart"/>
      <w:r>
        <w:rPr>
          <w:rFonts w:asciiTheme="majorHAnsi" w:hAnsiTheme="majorHAnsi"/>
          <w:sz w:val="24"/>
          <w:szCs w:val="24"/>
        </w:rPr>
        <w:t>iPad</w:t>
      </w:r>
      <w:proofErr w:type="spellEnd"/>
      <w:r>
        <w:rPr>
          <w:rFonts w:asciiTheme="majorHAnsi" w:hAnsiTheme="majorHAnsi"/>
          <w:sz w:val="24"/>
          <w:szCs w:val="24"/>
        </w:rPr>
        <w:t xml:space="preserve"> or computer. Add it to your note.</w:t>
      </w:r>
    </w:p>
    <w:p w:rsidR="00EA0567" w:rsidRDefault="00DF1B3E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18" w:history="1">
        <w:r w:rsidR="00EA0567" w:rsidRPr="00DF1B3E">
          <w:rPr>
            <w:rStyle w:val="Hyperlink"/>
            <w:rFonts w:asciiTheme="majorHAnsi" w:hAnsiTheme="majorHAnsi"/>
            <w:sz w:val="24"/>
            <w:szCs w:val="24"/>
          </w:rPr>
          <w:t>PhotoStory3</w:t>
        </w:r>
      </w:hyperlink>
    </w:p>
    <w:p w:rsidR="007C7D20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Download Windows PhotoStory3 to your computer</w:t>
      </w:r>
    </w:p>
    <w:p w:rsidR="00DF1B3E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Select “begin a new story”</w:t>
      </w:r>
    </w:p>
    <w:p w:rsidR="00DF1B3E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Import at least 10 pictures of your class completing a project</w:t>
      </w:r>
    </w:p>
    <w:p w:rsidR="00DF1B3E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Add text or audio recordings to each picture</w:t>
      </w:r>
    </w:p>
    <w:p w:rsidR="00DF1B3E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Click “customize motion” under the picture to change transitions.</w:t>
      </w:r>
    </w:p>
    <w:p w:rsidR="00DF1B3E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Add music by selecting “create music”.  Choose from the available options.</w:t>
      </w:r>
    </w:p>
    <w:p w:rsidR="00DF1B3E" w:rsidRDefault="00DF1B3E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Save the story to your computer.  Add a link to your school webpage.</w:t>
      </w:r>
    </w:p>
    <w:p w:rsidR="00EA0567" w:rsidRDefault="00DF1B3E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19" w:history="1">
        <w:r w:rsidR="00EA0567" w:rsidRPr="00DF1B3E">
          <w:rPr>
            <w:rStyle w:val="Hyperlink"/>
            <w:rFonts w:asciiTheme="majorHAnsi" w:hAnsiTheme="majorHAnsi"/>
            <w:sz w:val="24"/>
            <w:szCs w:val="24"/>
          </w:rPr>
          <w:t>Fur.ly</w:t>
        </w:r>
      </w:hyperlink>
    </w:p>
    <w:p w:rsidR="007C7D20" w:rsidRDefault="00702EA5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Upon entering site, begin copying and pasting URL’s of websites you wish to appear together in a tabbed format.</w:t>
      </w:r>
    </w:p>
    <w:p w:rsidR="00702EA5" w:rsidRDefault="00702EA5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Copy at least 10 sites to your Fur.ly.  </w:t>
      </w:r>
      <w:proofErr w:type="gramStart"/>
      <w:r>
        <w:rPr>
          <w:rFonts w:asciiTheme="majorHAnsi" w:hAnsiTheme="majorHAnsi"/>
          <w:sz w:val="24"/>
          <w:szCs w:val="24"/>
        </w:rPr>
        <w:t>DO</w:t>
      </w:r>
      <w:proofErr w:type="gramEnd"/>
      <w:r>
        <w:rPr>
          <w:rFonts w:asciiTheme="majorHAnsi" w:hAnsiTheme="majorHAnsi"/>
          <w:sz w:val="24"/>
          <w:szCs w:val="24"/>
        </w:rPr>
        <w:t xml:space="preserve"> NOT HIT ENTER until completely done.</w:t>
      </w:r>
    </w:p>
    <w:p w:rsidR="00702EA5" w:rsidRDefault="00702EA5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Enter anti-spam characters at the bottom and click “go” to create.</w:t>
      </w:r>
    </w:p>
    <w:p w:rsidR="00EA0567" w:rsidRDefault="00DF1B3E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20" w:history="1">
        <w:proofErr w:type="spellStart"/>
        <w:r w:rsidR="00EA0567" w:rsidRPr="00DF1B3E">
          <w:rPr>
            <w:rStyle w:val="Hyperlink"/>
            <w:rFonts w:asciiTheme="majorHAnsi" w:hAnsiTheme="majorHAnsi"/>
            <w:sz w:val="24"/>
            <w:szCs w:val="24"/>
          </w:rPr>
          <w:t>Wallwisher</w:t>
        </w:r>
        <w:proofErr w:type="spellEnd"/>
      </w:hyperlink>
    </w:p>
    <w:p w:rsidR="007C7D20" w:rsidRDefault="00702EA5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Register for your free account</w:t>
      </w:r>
    </w:p>
    <w:p w:rsidR="00702EA5" w:rsidRDefault="00702EA5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Build a new wall (see left margin).  Choose picture, title, subtitle, </w:t>
      </w:r>
      <w:proofErr w:type="gramStart"/>
      <w:r>
        <w:rPr>
          <w:rFonts w:asciiTheme="majorHAnsi" w:hAnsiTheme="majorHAnsi"/>
          <w:sz w:val="24"/>
          <w:szCs w:val="24"/>
        </w:rPr>
        <w:t>background</w:t>
      </w:r>
      <w:proofErr w:type="gramEnd"/>
      <w:r>
        <w:rPr>
          <w:rFonts w:asciiTheme="majorHAnsi" w:hAnsiTheme="majorHAnsi"/>
          <w:sz w:val="24"/>
          <w:szCs w:val="24"/>
        </w:rPr>
        <w:t xml:space="preserve"> and privacy settings. You must do each in order to continue.</w:t>
      </w:r>
    </w:p>
    <w:p w:rsidR="00702EA5" w:rsidRDefault="00702EA5" w:rsidP="00702EA5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Create a sticky note for each of your classes for daily assignments.</w:t>
      </w:r>
    </w:p>
    <w:p w:rsidR="00702EA5" w:rsidRDefault="00702EA5" w:rsidP="00702EA5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Click on the “do more” drop-down menu to link or embed.</w:t>
      </w:r>
    </w:p>
    <w:p w:rsidR="00702EA5" w:rsidRPr="00702EA5" w:rsidRDefault="00702EA5" w:rsidP="00702EA5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Add to your school webpage for daily homework.</w:t>
      </w:r>
    </w:p>
    <w:p w:rsidR="00EA0567" w:rsidRDefault="00DF1B3E" w:rsidP="00EA056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hyperlink r:id="rId21" w:history="1">
        <w:proofErr w:type="spellStart"/>
        <w:r w:rsidR="00BF6782" w:rsidRPr="00DF1B3E">
          <w:rPr>
            <w:rStyle w:val="Hyperlink"/>
            <w:rFonts w:asciiTheme="majorHAnsi" w:hAnsiTheme="majorHAnsi"/>
            <w:sz w:val="24"/>
            <w:szCs w:val="24"/>
          </w:rPr>
          <w:t>PollEverywhere</w:t>
        </w:r>
        <w:proofErr w:type="spellEnd"/>
      </w:hyperlink>
    </w:p>
    <w:p w:rsidR="007C7D20" w:rsidRDefault="00702EA5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Create a free account</w:t>
      </w:r>
    </w:p>
    <w:p w:rsidR="00702EA5" w:rsidRDefault="00702EA5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Create a multiple choice poll for your students</w:t>
      </w:r>
    </w:p>
    <w:p w:rsidR="00702EA5" w:rsidRDefault="004A1273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Type in possible answers</w:t>
      </w:r>
    </w:p>
    <w:p w:rsidR="004A1273" w:rsidRDefault="004A1273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Click “Save new poll”</w:t>
      </w:r>
    </w:p>
    <w:p w:rsidR="004A1273" w:rsidRPr="00EA0567" w:rsidRDefault="004A1273" w:rsidP="007C7D20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Have students take your multiple choice poll using cell phones, iPods, or the computer (up to 30 students at a time).</w:t>
      </w:r>
      <w:bookmarkStart w:id="0" w:name="_GoBack"/>
      <w:bookmarkEnd w:id="0"/>
    </w:p>
    <w:sectPr w:rsidR="004A1273" w:rsidRPr="00EA0567" w:rsidSect="00EA0567">
      <w:pgSz w:w="12240" w:h="15840"/>
      <w:pgMar w:top="1440" w:right="1440" w:bottom="1440" w:left="1440" w:header="720" w:footer="720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0239"/>
    <w:multiLevelType w:val="hybridMultilevel"/>
    <w:tmpl w:val="77E4F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67"/>
    <w:rsid w:val="0028225E"/>
    <w:rsid w:val="002860A5"/>
    <w:rsid w:val="003D686E"/>
    <w:rsid w:val="00445352"/>
    <w:rsid w:val="004649E7"/>
    <w:rsid w:val="004A1273"/>
    <w:rsid w:val="004F06F2"/>
    <w:rsid w:val="00702EA5"/>
    <w:rsid w:val="00766F02"/>
    <w:rsid w:val="007B4954"/>
    <w:rsid w:val="007C7D20"/>
    <w:rsid w:val="00997887"/>
    <w:rsid w:val="00A43BD6"/>
    <w:rsid w:val="00BF6782"/>
    <w:rsid w:val="00C1142B"/>
    <w:rsid w:val="00DF1B3E"/>
    <w:rsid w:val="00EA0567"/>
    <w:rsid w:val="00EE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05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0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A05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A05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EA05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22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22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05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0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A05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A05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EA05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22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22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USFNAS4\Student\l\Langenhorst.Rachel\Dropbox\www.search-cube.com" TargetMode="External"/><Relationship Id="rId13" Type="http://schemas.openxmlformats.org/officeDocument/2006/relationships/hyperlink" Target="http://www.symbaloo.com/" TargetMode="External"/><Relationship Id="rId18" Type="http://schemas.openxmlformats.org/officeDocument/2006/relationships/hyperlink" Target="http://download.cnet.com/Photo-Story-3-for-Windows/3000-12511_4-10339154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olleverywhere.com/" TargetMode="External"/><Relationship Id="rId7" Type="http://schemas.openxmlformats.org/officeDocument/2006/relationships/hyperlink" Target="http://glogster.com/" TargetMode="External"/><Relationship Id="rId12" Type="http://schemas.openxmlformats.org/officeDocument/2006/relationships/hyperlink" Target="http://youblisher.com/users/signup/" TargetMode="External"/><Relationship Id="rId17" Type="http://schemas.openxmlformats.org/officeDocument/2006/relationships/hyperlink" Target="http://evernote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y2clicks.com/" TargetMode="External"/><Relationship Id="rId20" Type="http://schemas.openxmlformats.org/officeDocument/2006/relationships/hyperlink" Target="http://www.wallwisher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voki.com/" TargetMode="External"/><Relationship Id="rId11" Type="http://schemas.openxmlformats.org/officeDocument/2006/relationships/hyperlink" Target="http://www.googl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odaysmeet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pacetime3d.com/" TargetMode="External"/><Relationship Id="rId19" Type="http://schemas.openxmlformats.org/officeDocument/2006/relationships/hyperlink" Target="file:///\\USFNAS4\Student\l\Langenhorst.Rachel\Dropbox\fur.l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edz.com/home" TargetMode="External"/><Relationship Id="rId14" Type="http://schemas.openxmlformats.org/officeDocument/2006/relationships/hyperlink" Target="http://www.linkable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BA840F67.dotm</Template>
  <TotalTime>0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Sioux Falls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Langenhorst</dc:creator>
  <cp:keywords/>
  <dc:description/>
  <cp:lastModifiedBy>Rachel Langenhorst</cp:lastModifiedBy>
  <cp:revision>2</cp:revision>
  <dcterms:created xsi:type="dcterms:W3CDTF">2011-06-27T18:28:00Z</dcterms:created>
  <dcterms:modified xsi:type="dcterms:W3CDTF">2011-06-27T18:28:00Z</dcterms:modified>
</cp:coreProperties>
</file>